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6930E6F" w14:textId="77777777" w:rsidR="00C07894" w:rsidRDefault="00C07894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5F72D5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45DB" w14:textId="77777777" w:rsidR="004C5E41" w:rsidRDefault="004C5E41" w:rsidP="00BB5C4F">
      <w:r>
        <w:separator/>
      </w:r>
    </w:p>
  </w:endnote>
  <w:endnote w:type="continuationSeparator" w:id="0">
    <w:p w14:paraId="603D7BA0" w14:textId="77777777" w:rsidR="004C5E41" w:rsidRDefault="004C5E41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B9CA" w14:textId="77777777" w:rsidR="004C5E41" w:rsidRDefault="004C5E41" w:rsidP="00BB5C4F">
      <w:r>
        <w:separator/>
      </w:r>
    </w:p>
  </w:footnote>
  <w:footnote w:type="continuationSeparator" w:id="0">
    <w:p w14:paraId="29228C68" w14:textId="77777777" w:rsidR="004C5E41" w:rsidRDefault="004C5E41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D9B1" w14:textId="77777777" w:rsidR="00C07894" w:rsidRDefault="00C07894" w:rsidP="00C078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IVANA PRIJATELJA SODRAŽICA</w:t>
    </w:r>
  </w:p>
  <w:p w14:paraId="693139DC" w14:textId="77777777" w:rsidR="00C07894" w:rsidRDefault="00C07894" w:rsidP="00C078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7E04AFC6" w14:textId="20858F9B" w:rsidR="00D57953" w:rsidRPr="007C7BCF" w:rsidRDefault="00C07894" w:rsidP="00C0789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C5E41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07894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2022-02-18T08:40:00Z</dcterms:modified>
  <cp:contentStatus/>
</cp:coreProperties>
</file>